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D6C" w:rsidRDefault="00B66A0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STILE</w:t>
      </w:r>
      <w:r w:rsidR="00654D6C">
        <w:rPr>
          <w:rFonts w:ascii="Times New Roman" w:hAnsi="Times New Roman" w:cs="Times New Roman"/>
          <w:sz w:val="24"/>
          <w:szCs w:val="24"/>
        </w:rPr>
        <w:t xml:space="preserve">      (fl.1423-30)</w:t>
      </w:r>
      <w:bookmarkStart w:id="0" w:name="_GoBack"/>
      <w:bookmarkEnd w:id="0"/>
    </w:p>
    <w:p w:rsidR="00B66A00" w:rsidRDefault="00B66A0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Dunkeswell Abbey.</w:t>
      </w:r>
    </w:p>
    <w:p w:rsidR="001205B2" w:rsidRDefault="001205B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66A00" w:rsidRDefault="00B66A0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205B2" w:rsidRDefault="001205B2" w:rsidP="001205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Devon, by </w:t>
      </w:r>
    </w:p>
    <w:p w:rsidR="001205B2" w:rsidRDefault="001205B2" w:rsidP="001205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Edmund Lacy, Bishop of Exeter(q.v.).</w:t>
      </w:r>
    </w:p>
    <w:p w:rsidR="00B66A00" w:rsidRDefault="001205B2" w:rsidP="001205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1420-55” pp.79-80)</w:t>
      </w:r>
    </w:p>
    <w:p w:rsidR="00B66A00" w:rsidRDefault="00B66A00" w:rsidP="00B66A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May1426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subdeacon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Chapel, Bishop’s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B66A00" w:rsidRDefault="00B66A00" w:rsidP="00B66A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Devon, by the Bishop.</w:t>
      </w:r>
    </w:p>
    <w:p w:rsidR="00B66A00" w:rsidRDefault="00B66A00" w:rsidP="00B66A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p.103)</w:t>
      </w:r>
    </w:p>
    <w:p w:rsidR="00654D6C" w:rsidRPr="00654D6C" w:rsidRDefault="00654D6C" w:rsidP="00654D6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54D6C">
        <w:rPr>
          <w:rFonts w:ascii="Times New Roman" w:hAnsi="Times New Roman" w:cs="Times New Roman"/>
          <w:sz w:val="24"/>
          <w:szCs w:val="24"/>
        </w:rPr>
        <w:t xml:space="preserve">  9 Jun.1430</w:t>
      </w:r>
      <w:r w:rsidRPr="00654D6C">
        <w:rPr>
          <w:rFonts w:ascii="Times New Roman" w:hAnsi="Times New Roman" w:cs="Times New Roman"/>
          <w:sz w:val="24"/>
          <w:szCs w:val="24"/>
        </w:rPr>
        <w:tab/>
        <w:t xml:space="preserve">He was ordained priest in </w:t>
      </w:r>
      <w:proofErr w:type="spellStart"/>
      <w:r w:rsidRPr="00654D6C"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 w:rsidRPr="00654D6C">
        <w:rPr>
          <w:rFonts w:ascii="Times New Roman" w:hAnsi="Times New Roman" w:cs="Times New Roman"/>
          <w:sz w:val="24"/>
          <w:szCs w:val="24"/>
        </w:rPr>
        <w:t xml:space="preserve"> Parish Church by the Bishop.</w:t>
      </w:r>
    </w:p>
    <w:p w:rsidR="00654D6C" w:rsidRPr="00654D6C" w:rsidRDefault="00654D6C" w:rsidP="00654D6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54D6C">
        <w:rPr>
          <w:rFonts w:ascii="Times New Roman" w:hAnsi="Times New Roman" w:cs="Times New Roman"/>
          <w:sz w:val="24"/>
          <w:szCs w:val="24"/>
        </w:rPr>
        <w:tab/>
      </w:r>
      <w:r w:rsidRPr="00654D6C"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p.134)</w:t>
      </w:r>
    </w:p>
    <w:p w:rsidR="00B66A00" w:rsidRDefault="00B66A00" w:rsidP="00B66A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66A00" w:rsidRDefault="00B66A00" w:rsidP="00B66A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205B2" w:rsidRDefault="001205B2" w:rsidP="00B66A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October 2016</w:t>
      </w:r>
    </w:p>
    <w:p w:rsidR="00654D6C" w:rsidRPr="00B66A00" w:rsidRDefault="00654D6C" w:rsidP="00B66A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February 2017</w:t>
      </w:r>
    </w:p>
    <w:sectPr w:rsidR="00654D6C" w:rsidRPr="00B66A0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A00" w:rsidRDefault="00B66A00" w:rsidP="00E71FC3">
      <w:pPr>
        <w:spacing w:after="0" w:line="240" w:lineRule="auto"/>
      </w:pPr>
      <w:r>
        <w:separator/>
      </w:r>
    </w:p>
  </w:endnote>
  <w:endnote w:type="continuationSeparator" w:id="0">
    <w:p w:rsidR="00B66A00" w:rsidRDefault="00B66A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A00" w:rsidRDefault="00B66A00" w:rsidP="00E71FC3">
      <w:pPr>
        <w:spacing w:after="0" w:line="240" w:lineRule="auto"/>
      </w:pPr>
      <w:r>
        <w:separator/>
      </w:r>
    </w:p>
  </w:footnote>
  <w:footnote w:type="continuationSeparator" w:id="0">
    <w:p w:rsidR="00B66A00" w:rsidRDefault="00B66A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A00"/>
    <w:rsid w:val="001205B2"/>
    <w:rsid w:val="00654D6C"/>
    <w:rsid w:val="00AB52E8"/>
    <w:rsid w:val="00B16D3F"/>
    <w:rsid w:val="00B66A0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877C1"/>
  <w15:chartTrackingRefBased/>
  <w15:docId w15:val="{71B62FAF-18CD-4FE3-A296-1419C51D4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2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2016-03-28T16:39:00Z</dcterms:created>
  <dcterms:modified xsi:type="dcterms:W3CDTF">2017-02-07T17:48:00Z</dcterms:modified>
</cp:coreProperties>
</file>